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C6" w:rsidRDefault="005115C6" w:rsidP="006902AD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5115C6" w:rsidRPr="00443C3C" w:rsidRDefault="005115C6" w:rsidP="006902AD">
      <w:pPr>
        <w:jc w:val="center"/>
        <w:rPr>
          <w:b/>
          <w:noProof/>
          <w:sz w:val="24"/>
          <w:szCs w:val="24"/>
        </w:rPr>
      </w:pPr>
      <w:r w:rsidRPr="00443C3C">
        <w:rPr>
          <w:b/>
          <w:noProof/>
          <w:sz w:val="24"/>
          <w:szCs w:val="24"/>
        </w:rPr>
        <w:t>УКРАЇНА</w:t>
      </w:r>
    </w:p>
    <w:p w:rsidR="005115C6" w:rsidRPr="00A23AE8" w:rsidRDefault="005115C6" w:rsidP="006902AD">
      <w:pPr>
        <w:jc w:val="center"/>
        <w:rPr>
          <w:b/>
          <w:sz w:val="16"/>
          <w:szCs w:val="16"/>
        </w:rPr>
      </w:pPr>
    </w:p>
    <w:p w:rsidR="005115C6" w:rsidRDefault="005115C6" w:rsidP="006902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5115C6" w:rsidRPr="00073E72" w:rsidRDefault="005115C6" w:rsidP="006902AD">
      <w:pPr>
        <w:jc w:val="center"/>
        <w:rPr>
          <w:b/>
          <w:sz w:val="10"/>
          <w:szCs w:val="10"/>
          <w:lang w:val="uk-UA"/>
        </w:rPr>
      </w:pPr>
    </w:p>
    <w:p w:rsidR="005115C6" w:rsidRPr="00572D28" w:rsidRDefault="005115C6" w:rsidP="00690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</w:t>
      </w:r>
      <w:r>
        <w:rPr>
          <w:b/>
          <w:sz w:val="28"/>
          <w:szCs w:val="28"/>
          <w:lang w:val="uk-UA"/>
        </w:rPr>
        <w:t>, МОЛОДІ ТА СПОРТУ</w:t>
      </w:r>
      <w:r w:rsidRPr="00572D28">
        <w:rPr>
          <w:b/>
          <w:sz w:val="28"/>
          <w:szCs w:val="28"/>
        </w:rPr>
        <w:t xml:space="preserve"> </w:t>
      </w:r>
    </w:p>
    <w:p w:rsidR="005115C6" w:rsidRPr="00572D28" w:rsidRDefault="005115C6" w:rsidP="006902AD">
      <w:pPr>
        <w:jc w:val="center"/>
        <w:rPr>
          <w:b/>
          <w:sz w:val="28"/>
          <w:szCs w:val="28"/>
        </w:rPr>
      </w:pPr>
    </w:p>
    <w:p w:rsidR="005115C6" w:rsidRPr="00572D28" w:rsidRDefault="005115C6" w:rsidP="006902AD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5115C6" w:rsidRPr="00807F77" w:rsidRDefault="005115C6" w:rsidP="006902AD">
      <w:pPr>
        <w:jc w:val="center"/>
        <w:rPr>
          <w:b/>
          <w:sz w:val="16"/>
          <w:szCs w:val="16"/>
          <w:lang w:val="uk-UA"/>
        </w:rPr>
      </w:pPr>
    </w:p>
    <w:p w:rsidR="005115C6" w:rsidRPr="008A144C" w:rsidRDefault="005115C6" w:rsidP="006902AD">
      <w:pPr>
        <w:rPr>
          <w:color w:val="FF0000"/>
          <w:sz w:val="16"/>
          <w:szCs w:val="16"/>
          <w:lang w:val="uk-UA"/>
        </w:rPr>
      </w:pPr>
    </w:p>
    <w:p w:rsidR="005115C6" w:rsidRPr="00025A4B" w:rsidRDefault="005115C6" w:rsidP="006902AD">
      <w:pPr>
        <w:rPr>
          <w:b/>
          <w:sz w:val="16"/>
          <w:szCs w:val="16"/>
          <w:lang w:val="uk-UA"/>
        </w:rPr>
      </w:pPr>
      <w:r>
        <w:rPr>
          <w:b/>
          <w:sz w:val="28"/>
          <w:lang w:val="uk-UA"/>
        </w:rPr>
        <w:t>12.03.2020</w:t>
      </w:r>
      <w:r w:rsidRPr="00173D0C">
        <w:rPr>
          <w:b/>
          <w:sz w:val="28"/>
        </w:rPr>
        <w:tab/>
      </w:r>
      <w:r w:rsidRPr="00173D0C">
        <w:rPr>
          <w:b/>
          <w:sz w:val="28"/>
        </w:rPr>
        <w:tab/>
      </w:r>
      <w:r w:rsidRPr="00173D0C">
        <w:rPr>
          <w:b/>
          <w:sz w:val="28"/>
          <w:lang w:val="uk-UA"/>
        </w:rPr>
        <w:t xml:space="preserve"> </w:t>
      </w:r>
      <w:r w:rsidRPr="00173D0C">
        <w:rPr>
          <w:b/>
          <w:sz w:val="28"/>
        </w:rPr>
        <w:tab/>
      </w:r>
      <w:r>
        <w:rPr>
          <w:b/>
          <w:sz w:val="28"/>
          <w:lang w:val="uk-UA"/>
        </w:rPr>
        <w:t xml:space="preserve">                      </w:t>
      </w:r>
      <w:r w:rsidRPr="00173D0C">
        <w:rPr>
          <w:b/>
          <w:sz w:val="28"/>
          <w:lang w:val="uk-UA"/>
        </w:rPr>
        <w:t>Валки</w:t>
      </w:r>
      <w:r w:rsidRPr="00173D0C">
        <w:rPr>
          <w:b/>
          <w:sz w:val="28"/>
        </w:rPr>
        <w:tab/>
      </w:r>
      <w:r w:rsidRPr="00173D0C">
        <w:rPr>
          <w:b/>
          <w:sz w:val="28"/>
          <w:lang w:val="uk-UA"/>
        </w:rPr>
        <w:t xml:space="preserve">                     </w:t>
      </w:r>
      <w:r w:rsidRPr="00173D0C">
        <w:rPr>
          <w:b/>
          <w:sz w:val="28"/>
        </w:rPr>
        <w:t xml:space="preserve"> </w:t>
      </w:r>
      <w:r w:rsidRPr="00173D0C">
        <w:rPr>
          <w:b/>
          <w:sz w:val="28"/>
          <w:lang w:val="uk-UA"/>
        </w:rPr>
        <w:t xml:space="preserve">                   </w:t>
      </w:r>
      <w:r>
        <w:rPr>
          <w:b/>
          <w:sz w:val="28"/>
          <w:lang w:val="uk-UA"/>
        </w:rPr>
        <w:t xml:space="preserve">      </w:t>
      </w:r>
      <w:r w:rsidRPr="00173D0C">
        <w:rPr>
          <w:b/>
          <w:sz w:val="28"/>
        </w:rPr>
        <w:t>№</w:t>
      </w:r>
      <w:r>
        <w:rPr>
          <w:b/>
          <w:sz w:val="28"/>
          <w:lang w:val="uk-UA"/>
        </w:rPr>
        <w:t xml:space="preserve"> 40</w:t>
      </w:r>
      <w:r w:rsidRPr="00025A4B">
        <w:rPr>
          <w:b/>
          <w:sz w:val="28"/>
          <w:lang w:val="uk-UA"/>
        </w:rPr>
        <w:t xml:space="preserve">    </w:t>
      </w:r>
    </w:p>
    <w:p w:rsidR="005115C6" w:rsidRDefault="005115C6" w:rsidP="006902AD">
      <w:pPr>
        <w:keepLines/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запровадження карантину</w:t>
      </w:r>
    </w:p>
    <w:p w:rsidR="005115C6" w:rsidRDefault="005115C6" w:rsidP="006902AD">
      <w:pPr>
        <w:keepLines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закладах освіти Валківського </w:t>
      </w:r>
    </w:p>
    <w:p w:rsidR="005115C6" w:rsidRDefault="005115C6" w:rsidP="006902AD">
      <w:pPr>
        <w:keepLines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району </w:t>
      </w:r>
    </w:p>
    <w:p w:rsidR="005115C6" w:rsidRDefault="005115C6" w:rsidP="006902AD">
      <w:pPr>
        <w:keepLines/>
        <w:jc w:val="both"/>
        <w:rPr>
          <w:b/>
          <w:sz w:val="28"/>
          <w:szCs w:val="28"/>
          <w:lang w:val="uk-UA"/>
        </w:rPr>
      </w:pPr>
    </w:p>
    <w:p w:rsidR="005115C6" w:rsidRDefault="005115C6">
      <w:pPr>
        <w:rPr>
          <w:sz w:val="28"/>
          <w:szCs w:val="28"/>
          <w:lang w:val="uk-UA"/>
        </w:rPr>
      </w:pPr>
    </w:p>
    <w:p w:rsidR="005115C6" w:rsidRPr="005C1891" w:rsidRDefault="005115C6" w:rsidP="002111A3">
      <w:pPr>
        <w:spacing w:line="360" w:lineRule="auto"/>
        <w:ind w:firstLine="720"/>
        <w:jc w:val="both"/>
        <w:rPr>
          <w:b/>
          <w:sz w:val="28"/>
          <w:szCs w:val="28"/>
          <w:lang w:val="uk-UA"/>
        </w:rPr>
      </w:pPr>
      <w:r w:rsidRPr="005C1891">
        <w:rPr>
          <w:rStyle w:val="Strong"/>
          <w:b w:val="0"/>
          <w:sz w:val="28"/>
          <w:szCs w:val="28"/>
          <w:lang w:val="uk-UA"/>
        </w:rPr>
        <w:t xml:space="preserve">Керуючись Законами України «Про забезпечення санітарного та епідемічного благополуччя населення», «Про  місцеві державні адміністрації», «Про місцеве самоврядування в Україні», «Про захист населення від інфекційних хвороб», відповідно до постанови Кабінету Міністрів України від 11 березня 2020 року № 211 «Про запобігання поширенню на території України коронавірусу </w:t>
      </w:r>
      <w:r w:rsidRPr="00B903C7">
        <w:rPr>
          <w:sz w:val="28"/>
          <w:szCs w:val="28"/>
          <w:lang w:val="en-US"/>
        </w:rPr>
        <w:t>COVID</w:t>
      </w:r>
      <w:r w:rsidRPr="00B903C7">
        <w:rPr>
          <w:sz w:val="28"/>
          <w:szCs w:val="28"/>
          <w:lang w:val="uk-UA"/>
        </w:rPr>
        <w:t>-19</w:t>
      </w:r>
      <w:r w:rsidRPr="005C1891">
        <w:rPr>
          <w:sz w:val="28"/>
          <w:szCs w:val="28"/>
          <w:lang w:val="uk-UA"/>
        </w:rPr>
        <w:t xml:space="preserve">», розпорядження голови Харківської обласної державної адміністрації від 12 березня 2020 року № 131, </w:t>
      </w:r>
      <w:r>
        <w:rPr>
          <w:sz w:val="28"/>
          <w:szCs w:val="28"/>
          <w:lang w:val="uk-UA"/>
        </w:rPr>
        <w:t xml:space="preserve">розпорядження голови Валківської районної державної адміністрації  від 12 березня 2020 року № 79, </w:t>
      </w:r>
      <w:r w:rsidRPr="005C1891">
        <w:rPr>
          <w:sz w:val="28"/>
          <w:szCs w:val="28"/>
          <w:lang w:val="uk-UA"/>
        </w:rPr>
        <w:t>протоколу № 5 від 12 березня 2020 року позачергового засідання регіональної комісії з питань техногенно-екологічної безпеки та надзвичайних ситуацій Харківської області, з метою запобігання поширенню на території Валківського району коронавірусу</w:t>
      </w:r>
      <w:r w:rsidRPr="00B903C7">
        <w:rPr>
          <w:b/>
          <w:sz w:val="28"/>
          <w:szCs w:val="28"/>
          <w:lang w:val="uk-UA"/>
        </w:rPr>
        <w:t xml:space="preserve"> </w:t>
      </w:r>
      <w:r w:rsidRPr="00B903C7">
        <w:rPr>
          <w:sz w:val="28"/>
          <w:szCs w:val="28"/>
          <w:lang w:val="en-US"/>
        </w:rPr>
        <w:t>COVID</w:t>
      </w:r>
      <w:r w:rsidRPr="00B903C7">
        <w:rPr>
          <w:sz w:val="28"/>
          <w:szCs w:val="28"/>
          <w:lang w:val="uk-UA"/>
        </w:rPr>
        <w:t>-19</w:t>
      </w:r>
      <w:r w:rsidRPr="005C1891">
        <w:rPr>
          <w:b/>
          <w:sz w:val="28"/>
          <w:szCs w:val="28"/>
          <w:lang w:val="uk-UA"/>
        </w:rPr>
        <w:t xml:space="preserve"> </w:t>
      </w:r>
    </w:p>
    <w:p w:rsidR="005115C6" w:rsidRPr="00C2184A" w:rsidRDefault="005115C6" w:rsidP="00C2184A">
      <w:pPr>
        <w:spacing w:line="360" w:lineRule="auto"/>
        <w:jc w:val="both"/>
        <w:rPr>
          <w:rStyle w:val="Strong"/>
          <w:rFonts w:ascii="Verdana" w:hAnsi="Verdana"/>
          <w:color w:val="5D4B00"/>
          <w:sz w:val="16"/>
          <w:szCs w:val="16"/>
          <w:lang w:val="uk-UA"/>
        </w:rPr>
      </w:pPr>
    </w:p>
    <w:p w:rsidR="005115C6" w:rsidRDefault="005115C6" w:rsidP="00C2184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</w:t>
      </w:r>
    </w:p>
    <w:p w:rsidR="005115C6" w:rsidRPr="005C1891" w:rsidRDefault="005115C6" w:rsidP="00C2184A">
      <w:pPr>
        <w:spacing w:line="360" w:lineRule="auto"/>
        <w:jc w:val="both"/>
        <w:rPr>
          <w:rStyle w:val="Strong"/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Style w:val="Strong"/>
          <w:b w:val="0"/>
          <w:sz w:val="28"/>
          <w:szCs w:val="28"/>
          <w:lang w:val="uk-UA"/>
        </w:rPr>
        <w:t>Запровадити  карантин</w:t>
      </w:r>
      <w:r w:rsidRPr="005C1891">
        <w:rPr>
          <w:rStyle w:val="Strong"/>
          <w:b w:val="0"/>
          <w:sz w:val="28"/>
          <w:szCs w:val="28"/>
          <w:lang w:val="uk-UA"/>
        </w:rPr>
        <w:t xml:space="preserve"> для усіх закладів освіти: дошкільної, загальної середньої, позашкільної незалежно від форм власності і сфери управління.</w:t>
      </w:r>
    </w:p>
    <w:p w:rsidR="005115C6" w:rsidRDefault="005115C6" w:rsidP="00C2184A">
      <w:pPr>
        <w:spacing w:line="360" w:lineRule="auto"/>
        <w:jc w:val="both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2. Перевести діяльність усіх закладів освіти району в режим дистанційного навчання або проведення занять за допомогою дистанційних технологій.</w:t>
      </w:r>
    </w:p>
    <w:p w:rsidR="005115C6" w:rsidRDefault="005115C6" w:rsidP="00C2184A">
      <w:pPr>
        <w:spacing w:line="360" w:lineRule="auto"/>
        <w:jc w:val="both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3. Скасувати проведення та участь у масових заходах освітнього, наукового, соціального, спортивного та мистецько-розважального характеру в усіх приміщеннях та на території закладів освіти, зокрема проведення олімпіад, спартакіад, змагань, тренувань, конкурсів, виставок, пробного зовнішнього оцінювання тощо.</w:t>
      </w:r>
    </w:p>
    <w:p w:rsidR="005115C6" w:rsidRDefault="005115C6" w:rsidP="00C2184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наказу покласти на головного спеціаліста відділу освіти, молоді та спорту Валківської районної державної адміністрації В. Солоху.</w:t>
      </w:r>
    </w:p>
    <w:p w:rsidR="005115C6" w:rsidRDefault="005115C6" w:rsidP="003804F8">
      <w:pPr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</w:p>
    <w:p w:rsidR="005115C6" w:rsidRDefault="005115C6" w:rsidP="003804F8">
      <w:pPr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</w:p>
    <w:p w:rsidR="005115C6" w:rsidRPr="006902AD" w:rsidRDefault="005115C6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Начальник відділу освіти, </w:t>
      </w:r>
    </w:p>
    <w:p w:rsidR="005115C6" w:rsidRDefault="005115C6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молоді та спорту           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6902AD">
        <w:rPr>
          <w:b/>
          <w:sz w:val="28"/>
          <w:szCs w:val="28"/>
          <w:lang w:val="uk-UA"/>
        </w:rPr>
        <w:t xml:space="preserve"> Н</w:t>
      </w:r>
      <w:bookmarkStart w:id="0" w:name="_GoBack"/>
      <w:bookmarkEnd w:id="0"/>
      <w:r w:rsidRPr="006902AD">
        <w:rPr>
          <w:b/>
          <w:sz w:val="28"/>
          <w:szCs w:val="28"/>
          <w:lang w:val="uk-UA"/>
        </w:rPr>
        <w:t>аталія ТРУСОВА</w:t>
      </w:r>
    </w:p>
    <w:p w:rsidR="005115C6" w:rsidRDefault="005115C6" w:rsidP="000255E0">
      <w:pPr>
        <w:jc w:val="both"/>
        <w:rPr>
          <w:b/>
          <w:sz w:val="28"/>
          <w:szCs w:val="28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Валентина Солоха</w:t>
      </w:r>
      <w:r w:rsidRPr="00717D85">
        <w:rPr>
          <w:sz w:val="24"/>
          <w:szCs w:val="24"/>
          <w:lang w:val="uk-UA"/>
        </w:rPr>
        <w:t xml:space="preserve"> (05753) 5  11  62</w:t>
      </w: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0255E0">
      <w:pPr>
        <w:jc w:val="both"/>
        <w:rPr>
          <w:sz w:val="24"/>
          <w:szCs w:val="24"/>
          <w:lang w:val="uk-UA"/>
        </w:rPr>
      </w:pP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 xml:space="preserve">З наказом від </w:t>
      </w:r>
      <w:r>
        <w:rPr>
          <w:sz w:val="28"/>
          <w:lang w:val="uk-UA"/>
        </w:rPr>
        <w:t>12</w:t>
      </w:r>
      <w:r>
        <w:rPr>
          <w:sz w:val="28"/>
        </w:rPr>
        <w:t>.03.20</w:t>
      </w:r>
      <w:r>
        <w:rPr>
          <w:sz w:val="28"/>
          <w:lang w:val="uk-UA"/>
        </w:rPr>
        <w:t>20</w:t>
      </w:r>
      <w:r>
        <w:rPr>
          <w:sz w:val="28"/>
        </w:rPr>
        <w:t xml:space="preserve"> № 4</w:t>
      </w:r>
      <w:r>
        <w:rPr>
          <w:sz w:val="28"/>
          <w:lang w:val="uk-UA"/>
        </w:rPr>
        <w:t>0</w:t>
      </w:r>
      <w:r>
        <w:rPr>
          <w:sz w:val="28"/>
        </w:rPr>
        <w:t xml:space="preserve"> ознайомлені:</w:t>
      </w:r>
    </w:p>
    <w:p w:rsidR="005115C6" w:rsidRDefault="005115C6" w:rsidP="00257E96">
      <w:pPr>
        <w:ind w:left="360" w:hanging="360"/>
        <w:jc w:val="both"/>
        <w:rPr>
          <w:sz w:val="28"/>
        </w:rPr>
      </w:pP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5115C6" w:rsidRPr="00FB39C4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Крикун С.А.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Масюк Л.О.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Юдіна С.Ф.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Халимон А.О.</w:t>
      </w:r>
    </w:p>
    <w:p w:rsidR="005115C6" w:rsidRPr="00B1688B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Дрозд О.Ф.</w:t>
      </w:r>
    </w:p>
    <w:p w:rsidR="005115C6" w:rsidRPr="00C8565A" w:rsidRDefault="005115C6" w:rsidP="00257E96">
      <w:pPr>
        <w:jc w:val="both"/>
        <w:rPr>
          <w:sz w:val="28"/>
        </w:rPr>
      </w:pPr>
      <w:r w:rsidRPr="00C8565A">
        <w:rPr>
          <w:sz w:val="28"/>
        </w:rPr>
        <w:t>_________________ Гамоліна О.В.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Бородіна І.В.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Крупка Н.М.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Конєва Л.С.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Чернова О.О.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Демченко Л.Ш.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Терещенко Л.М.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Гаркавець Л.Г.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Овчаренко Т.В.</w:t>
      </w:r>
    </w:p>
    <w:p w:rsidR="005115C6" w:rsidRPr="009A5B44" w:rsidRDefault="005115C6" w:rsidP="00257E96">
      <w:pPr>
        <w:ind w:left="360" w:hanging="360"/>
        <w:jc w:val="both"/>
        <w:rPr>
          <w:sz w:val="28"/>
          <w:szCs w:val="28"/>
        </w:rPr>
      </w:pPr>
      <w:r>
        <w:rPr>
          <w:sz w:val="28"/>
        </w:rPr>
        <w:t xml:space="preserve">_________________ </w:t>
      </w:r>
      <w:r w:rsidRPr="009A5B44">
        <w:rPr>
          <w:sz w:val="28"/>
          <w:szCs w:val="28"/>
        </w:rPr>
        <w:t>Лободовська Т</w:t>
      </w:r>
      <w:r>
        <w:rPr>
          <w:sz w:val="28"/>
          <w:szCs w:val="28"/>
        </w:rPr>
        <w:t>.</w:t>
      </w:r>
      <w:r w:rsidRPr="009A5B44">
        <w:rPr>
          <w:sz w:val="28"/>
          <w:szCs w:val="28"/>
        </w:rPr>
        <w:t>І</w:t>
      </w:r>
      <w:r>
        <w:rPr>
          <w:sz w:val="28"/>
          <w:szCs w:val="28"/>
        </w:rPr>
        <w:t>.</w:t>
      </w:r>
    </w:p>
    <w:p w:rsidR="005115C6" w:rsidRPr="006E0BD4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Шафар Т.І.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Демчук Т.М.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Коток О.М.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Шаповал Н.А.</w:t>
      </w:r>
    </w:p>
    <w:p w:rsidR="005115C6" w:rsidRPr="00D41DAE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Неділько Н.М.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Бучна С.В.</w:t>
      </w:r>
    </w:p>
    <w:p w:rsidR="005115C6" w:rsidRDefault="005115C6" w:rsidP="00257E96">
      <w:pPr>
        <w:ind w:left="360" w:hanging="360"/>
        <w:jc w:val="both"/>
        <w:rPr>
          <w:sz w:val="28"/>
        </w:rPr>
      </w:pPr>
      <w:r>
        <w:rPr>
          <w:sz w:val="28"/>
        </w:rPr>
        <w:t>_________________ Тугай С.П.</w:t>
      </w:r>
    </w:p>
    <w:p w:rsidR="005115C6" w:rsidRDefault="005115C6" w:rsidP="00257E96">
      <w:pPr>
        <w:rPr>
          <w:sz w:val="28"/>
          <w:szCs w:val="28"/>
        </w:rPr>
      </w:pPr>
      <w:r>
        <w:t>___________________</w:t>
      </w:r>
      <w:r>
        <w:rPr>
          <w:lang w:val="uk-UA"/>
        </w:rPr>
        <w:t>____</w:t>
      </w:r>
      <w:r>
        <w:t xml:space="preserve">_ </w:t>
      </w:r>
      <w:r w:rsidRPr="00022550">
        <w:rPr>
          <w:sz w:val="28"/>
          <w:szCs w:val="28"/>
        </w:rPr>
        <w:t xml:space="preserve">Прищепа </w:t>
      </w:r>
      <w:r>
        <w:rPr>
          <w:sz w:val="28"/>
          <w:szCs w:val="28"/>
        </w:rPr>
        <w:t xml:space="preserve"> С.В.</w:t>
      </w:r>
    </w:p>
    <w:p w:rsidR="005115C6" w:rsidRPr="00022550" w:rsidRDefault="005115C6" w:rsidP="00257E96">
      <w:pPr>
        <w:rPr>
          <w:sz w:val="28"/>
          <w:szCs w:val="28"/>
        </w:rPr>
      </w:pPr>
      <w:r>
        <w:rPr>
          <w:sz w:val="28"/>
          <w:szCs w:val="28"/>
        </w:rPr>
        <w:t>_________________ Желєзнова Т.Д.</w:t>
      </w:r>
    </w:p>
    <w:p w:rsidR="005115C6" w:rsidRDefault="005115C6" w:rsidP="00257E96">
      <w:pPr>
        <w:rPr>
          <w:b/>
          <w:sz w:val="28"/>
          <w:szCs w:val="28"/>
          <w:lang w:val="uk-UA"/>
        </w:rPr>
      </w:pPr>
    </w:p>
    <w:p w:rsidR="005115C6" w:rsidRPr="00717D85" w:rsidRDefault="005115C6" w:rsidP="000255E0">
      <w:pPr>
        <w:jc w:val="both"/>
        <w:rPr>
          <w:sz w:val="24"/>
          <w:szCs w:val="24"/>
          <w:lang w:val="uk-UA"/>
        </w:rPr>
      </w:pPr>
    </w:p>
    <w:sectPr w:rsidR="005115C6" w:rsidRPr="00717D85" w:rsidSect="00C2184A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5C6" w:rsidRDefault="005115C6">
      <w:r>
        <w:separator/>
      </w:r>
    </w:p>
  </w:endnote>
  <w:endnote w:type="continuationSeparator" w:id="0">
    <w:p w:rsidR="005115C6" w:rsidRDefault="0051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5C6" w:rsidRDefault="005115C6">
      <w:r>
        <w:separator/>
      </w:r>
    </w:p>
  </w:footnote>
  <w:footnote w:type="continuationSeparator" w:id="0">
    <w:p w:rsidR="005115C6" w:rsidRDefault="00511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C6" w:rsidRDefault="005115C6" w:rsidP="00AD159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15C6" w:rsidRDefault="005115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5C6" w:rsidRDefault="005115C6" w:rsidP="00AD159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115C6" w:rsidRDefault="005115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4C2"/>
    <w:multiLevelType w:val="hybridMultilevel"/>
    <w:tmpl w:val="E376E7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72789"/>
    <w:multiLevelType w:val="hybridMultilevel"/>
    <w:tmpl w:val="4012749E"/>
    <w:lvl w:ilvl="0" w:tplc="422ACB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EB8637E"/>
    <w:multiLevelType w:val="hybridMultilevel"/>
    <w:tmpl w:val="1E28508C"/>
    <w:lvl w:ilvl="0" w:tplc="A12C7F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17B5BBF"/>
    <w:multiLevelType w:val="hybridMultilevel"/>
    <w:tmpl w:val="4DB8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A77ED"/>
    <w:multiLevelType w:val="hybridMultilevel"/>
    <w:tmpl w:val="F5242820"/>
    <w:lvl w:ilvl="0" w:tplc="5F1AE3BA">
      <w:start w:val="1"/>
      <w:numFmt w:val="decimal"/>
      <w:lvlText w:val="%1."/>
      <w:lvlJc w:val="left"/>
      <w:pPr>
        <w:ind w:left="2004" w:hanging="1296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8290712"/>
    <w:multiLevelType w:val="hybridMultilevel"/>
    <w:tmpl w:val="85B0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867624"/>
    <w:multiLevelType w:val="hybridMultilevel"/>
    <w:tmpl w:val="A61A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1549A"/>
    <w:multiLevelType w:val="hybridMultilevel"/>
    <w:tmpl w:val="CAC0CB32"/>
    <w:lvl w:ilvl="0" w:tplc="47BC6E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4437316F"/>
    <w:multiLevelType w:val="hybridMultilevel"/>
    <w:tmpl w:val="0D0A7B12"/>
    <w:lvl w:ilvl="0" w:tplc="6694DB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5489404D"/>
    <w:multiLevelType w:val="hybridMultilevel"/>
    <w:tmpl w:val="16D2E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C42CD9"/>
    <w:multiLevelType w:val="multilevel"/>
    <w:tmpl w:val="746CD57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4CA"/>
    <w:rsid w:val="00003C86"/>
    <w:rsid w:val="00022550"/>
    <w:rsid w:val="000255E0"/>
    <w:rsid w:val="00025A4B"/>
    <w:rsid w:val="00026428"/>
    <w:rsid w:val="000374CA"/>
    <w:rsid w:val="000464BF"/>
    <w:rsid w:val="00073E72"/>
    <w:rsid w:val="00083AC8"/>
    <w:rsid w:val="000C24C8"/>
    <w:rsid w:val="000E1DE5"/>
    <w:rsid w:val="00115F10"/>
    <w:rsid w:val="00173D0C"/>
    <w:rsid w:val="00176C8D"/>
    <w:rsid w:val="001E377C"/>
    <w:rsid w:val="002111A3"/>
    <w:rsid w:val="00221D0B"/>
    <w:rsid w:val="00257E96"/>
    <w:rsid w:val="002D5AA0"/>
    <w:rsid w:val="002E4F7A"/>
    <w:rsid w:val="003079EB"/>
    <w:rsid w:val="003804F8"/>
    <w:rsid w:val="00412FC4"/>
    <w:rsid w:val="004231CF"/>
    <w:rsid w:val="004414F1"/>
    <w:rsid w:val="00443C3C"/>
    <w:rsid w:val="004467B5"/>
    <w:rsid w:val="00505184"/>
    <w:rsid w:val="005115C6"/>
    <w:rsid w:val="00537EB0"/>
    <w:rsid w:val="00572D28"/>
    <w:rsid w:val="00575305"/>
    <w:rsid w:val="005B543E"/>
    <w:rsid w:val="005C1891"/>
    <w:rsid w:val="005E64C7"/>
    <w:rsid w:val="00602994"/>
    <w:rsid w:val="00687EBF"/>
    <w:rsid w:val="006902AD"/>
    <w:rsid w:val="006E0BD4"/>
    <w:rsid w:val="0070752F"/>
    <w:rsid w:val="00717D85"/>
    <w:rsid w:val="00737440"/>
    <w:rsid w:val="0075265B"/>
    <w:rsid w:val="00775F9B"/>
    <w:rsid w:val="00781EC4"/>
    <w:rsid w:val="00783D73"/>
    <w:rsid w:val="007A1DC4"/>
    <w:rsid w:val="00807F77"/>
    <w:rsid w:val="00834FDA"/>
    <w:rsid w:val="008A144C"/>
    <w:rsid w:val="008D24F4"/>
    <w:rsid w:val="008E78EF"/>
    <w:rsid w:val="009066A3"/>
    <w:rsid w:val="00924389"/>
    <w:rsid w:val="00975FB3"/>
    <w:rsid w:val="009A5B44"/>
    <w:rsid w:val="009B22FD"/>
    <w:rsid w:val="009B295B"/>
    <w:rsid w:val="009B5975"/>
    <w:rsid w:val="009E5128"/>
    <w:rsid w:val="00A060C1"/>
    <w:rsid w:val="00A23AE8"/>
    <w:rsid w:val="00A5474A"/>
    <w:rsid w:val="00A77292"/>
    <w:rsid w:val="00A9399B"/>
    <w:rsid w:val="00AA389D"/>
    <w:rsid w:val="00AD159B"/>
    <w:rsid w:val="00B1688B"/>
    <w:rsid w:val="00B269F6"/>
    <w:rsid w:val="00B355AE"/>
    <w:rsid w:val="00B416EA"/>
    <w:rsid w:val="00B451F2"/>
    <w:rsid w:val="00B903C7"/>
    <w:rsid w:val="00BB4ED7"/>
    <w:rsid w:val="00BD64B4"/>
    <w:rsid w:val="00BE37CE"/>
    <w:rsid w:val="00C2184A"/>
    <w:rsid w:val="00C41A81"/>
    <w:rsid w:val="00C676EC"/>
    <w:rsid w:val="00C8565A"/>
    <w:rsid w:val="00CD2FA3"/>
    <w:rsid w:val="00CF322A"/>
    <w:rsid w:val="00D03CA0"/>
    <w:rsid w:val="00D41DAE"/>
    <w:rsid w:val="00D85B18"/>
    <w:rsid w:val="00D95825"/>
    <w:rsid w:val="00DD2D64"/>
    <w:rsid w:val="00E253DB"/>
    <w:rsid w:val="00E50C8C"/>
    <w:rsid w:val="00E6382C"/>
    <w:rsid w:val="00EA7597"/>
    <w:rsid w:val="00ED104B"/>
    <w:rsid w:val="00F54537"/>
    <w:rsid w:val="00F657D0"/>
    <w:rsid w:val="00F754CD"/>
    <w:rsid w:val="00F83242"/>
    <w:rsid w:val="00FB39C4"/>
    <w:rsid w:val="00FC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CA"/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rsid w:val="00781EC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64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81EC4"/>
    <w:rPr>
      <w:rFonts w:ascii="Times New Roman" w:hAnsi="Times New Roman" w:cs="Times New Roman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64BF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0374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374CA"/>
    <w:pPr>
      <w:ind w:left="720"/>
      <w:contextualSpacing/>
    </w:pPr>
  </w:style>
  <w:style w:type="paragraph" w:customStyle="1" w:styleId="a">
    <w:name w:val="Текст в заданном формате"/>
    <w:basedOn w:val="Normal"/>
    <w:uiPriority w:val="99"/>
    <w:rsid w:val="00775F9B"/>
    <w:pPr>
      <w:suppressAutoHyphens/>
    </w:pPr>
    <w:rPr>
      <w:rFonts w:ascii="Courier New" w:eastAsia="NSimSun" w:hAnsi="Courier New" w:cs="Courier New"/>
      <w:lang w:val="uk-UA"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E6382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382C"/>
    <w:rPr>
      <w:rFonts w:ascii="Tahoma" w:hAnsi="Tahoma" w:cs="Times New Roman"/>
      <w:sz w:val="16"/>
    </w:rPr>
  </w:style>
  <w:style w:type="character" w:styleId="Strong">
    <w:name w:val="Strong"/>
    <w:basedOn w:val="DefaultParagraphFont"/>
    <w:uiPriority w:val="99"/>
    <w:qFormat/>
    <w:locked/>
    <w:rsid w:val="005C189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C2184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5F10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218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3</Pages>
  <Words>489</Words>
  <Characters>2789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2000-LegaS</dc:creator>
  <cp:keywords/>
  <dc:description/>
  <cp:lastModifiedBy>Galya</cp:lastModifiedBy>
  <cp:revision>26</cp:revision>
  <cp:lastPrinted>2020-03-30T12:14:00Z</cp:lastPrinted>
  <dcterms:created xsi:type="dcterms:W3CDTF">2020-02-05T07:00:00Z</dcterms:created>
  <dcterms:modified xsi:type="dcterms:W3CDTF">2020-03-30T12:14:00Z</dcterms:modified>
</cp:coreProperties>
</file>